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DBE" w:rsidRPr="00F44950" w:rsidRDefault="00500DBE" w:rsidP="00CD49B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14</w:t>
      </w:r>
    </w:p>
    <w:p w:rsidR="00500DBE" w:rsidRDefault="00500DBE" w:rsidP="00CD49B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500DBE" w:rsidRPr="00F44950" w:rsidRDefault="00500DBE" w:rsidP="00CD49B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Советского </w:t>
      </w:r>
      <w:r w:rsidRPr="00F44950">
        <w:rPr>
          <w:rFonts w:ascii="Times New Roman" w:hAnsi="Times New Roman" w:cs="Times New Roman"/>
          <w:sz w:val="24"/>
          <w:szCs w:val="24"/>
        </w:rPr>
        <w:t>района</w:t>
      </w:r>
    </w:p>
    <w:p w:rsidR="00500DBE" w:rsidRPr="00033FE0" w:rsidRDefault="00500DBE" w:rsidP="003967D7">
      <w:pPr>
        <w:spacing w:after="0" w:line="240" w:lineRule="auto"/>
        <w:ind w:left="524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«23» сентября</w:t>
      </w:r>
      <w:r w:rsidRPr="00033FE0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033FE0">
          <w:rPr>
            <w:rFonts w:ascii="Times New Roman" w:hAnsi="Times New Roman" w:cs="Times New Roman"/>
            <w:sz w:val="24"/>
            <w:szCs w:val="24"/>
          </w:rPr>
          <w:t>2014 г</w:t>
        </w:r>
      </w:smartTag>
      <w:r>
        <w:rPr>
          <w:rFonts w:ascii="Times New Roman" w:hAnsi="Times New Roman" w:cs="Times New Roman"/>
          <w:sz w:val="24"/>
          <w:szCs w:val="24"/>
        </w:rPr>
        <w:t>. № 326</w:t>
      </w:r>
    </w:p>
    <w:p w:rsidR="00500DBE" w:rsidRPr="003967D7" w:rsidRDefault="00500DBE" w:rsidP="003967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151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иных межбюджетных трансфертов бюджетам поселений, входящих в состав Советского района, на 2014 год</w:t>
      </w:r>
    </w:p>
    <w:p w:rsidR="00500DBE" w:rsidRPr="00F44950" w:rsidRDefault="00500DBE" w:rsidP="00151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Таблица 1</w:t>
      </w:r>
    </w:p>
    <w:p w:rsidR="00500DBE" w:rsidRPr="00F44950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приложения 1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500DBE" w:rsidRPr="00F44950" w:rsidRDefault="00500DBE" w:rsidP="0015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E857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трансфертов бюджетам поселений на 2014 год на создание общественных формирований правоохранительной направленности в поселениях Советского района муниципальной программы "Профилактика правонарушений на территории Советского района на 2014-2016 годы"</w:t>
      </w:r>
    </w:p>
    <w:p w:rsidR="00500DBE" w:rsidRPr="00F44950" w:rsidRDefault="00500DBE" w:rsidP="00E857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733FA3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500DBE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1 115 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Агириш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27 400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00DBE" w:rsidRPr="008C5C70" w:rsidRDefault="00500DBE" w:rsidP="00E857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1 238 4</w:t>
            </w:r>
            <w:r w:rsidRPr="00DB7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</w:tc>
      </w:tr>
    </w:tbl>
    <w:p w:rsidR="00500DBE" w:rsidRPr="00F44950" w:rsidRDefault="00500DBE" w:rsidP="003B717F">
      <w:pPr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3B717F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500DBE" w:rsidRPr="00F44950" w:rsidRDefault="00500DBE" w:rsidP="00C258E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500DBE" w:rsidRPr="00F44950" w:rsidRDefault="00500DBE" w:rsidP="00C258E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приложения 1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500DBE" w:rsidRPr="00F44950" w:rsidRDefault="00500DBE" w:rsidP="00C258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C258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поселений на 2014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осуществление финансовой поддержки победителям конкурсов при участии в реализации отдельных мероприятий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"Профилактика правонарушений на территории Советского района на 2014-2016 годы"</w:t>
      </w:r>
    </w:p>
    <w:p w:rsidR="00500DBE" w:rsidRPr="00F44950" w:rsidRDefault="00500DBE" w:rsidP="00C258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C258EE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500DBE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00DBE" w:rsidRPr="008C5C70" w:rsidRDefault="00500DBE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911FD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150 0</w:t>
            </w:r>
            <w:r w:rsidRPr="00DB7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</w:tc>
      </w:tr>
    </w:tbl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500DBE" w:rsidRPr="00F44950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14</w:t>
      </w:r>
    </w:p>
    <w:p w:rsidR="00500DBE" w:rsidRPr="00F44950" w:rsidRDefault="00500DBE" w:rsidP="0015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151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ертов бюджетам 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>реализацию мероприятий по содействию трудоустройству граждан</w:t>
      </w:r>
    </w:p>
    <w:p w:rsidR="00500DBE" w:rsidRPr="00F44950" w:rsidRDefault="00500DBE" w:rsidP="00151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E85770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402"/>
        <w:gridCol w:w="4252"/>
      </w:tblGrid>
      <w:tr w:rsidR="00500DBE" w:rsidRPr="00F44950">
        <w:trPr>
          <w:trHeight w:val="597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00DBE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3 365 939,46</w:t>
            </w:r>
          </w:p>
        </w:tc>
      </w:tr>
      <w:tr w:rsidR="00500DBE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Агириш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117 821,20</w:t>
            </w:r>
          </w:p>
        </w:tc>
      </w:tr>
      <w:tr w:rsidR="00500DBE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375 486,17</w:t>
            </w:r>
          </w:p>
        </w:tc>
      </w:tr>
      <w:tr w:rsidR="00500DBE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761 308,24</w:t>
            </w:r>
          </w:p>
        </w:tc>
      </w:tr>
      <w:tr w:rsidR="00500DBE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334 375,75</w:t>
            </w:r>
          </w:p>
        </w:tc>
      </w:tr>
      <w:tr w:rsidR="00500DBE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943 172,71</w:t>
            </w:r>
          </w:p>
        </w:tc>
      </w:tr>
      <w:tr w:rsidR="00500DBE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163 963,30</w:t>
            </w:r>
          </w:p>
        </w:tc>
      </w:tr>
      <w:tr w:rsidR="00500DBE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0E76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484 909,18</w:t>
            </w:r>
          </w:p>
        </w:tc>
      </w:tr>
      <w:tr w:rsidR="00500DBE" w:rsidRPr="00F44950">
        <w:trPr>
          <w:trHeight w:val="58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00DBE" w:rsidRPr="00F44950" w:rsidRDefault="00500DBE" w:rsidP="00E857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0E76F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6 546 976,01</w:t>
            </w:r>
          </w:p>
        </w:tc>
      </w:tr>
    </w:tbl>
    <w:p w:rsidR="00500DBE" w:rsidRPr="00F44950" w:rsidRDefault="00500DBE" w:rsidP="003B717F">
      <w:pPr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3B717F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500DBE" w:rsidRPr="00F44950" w:rsidRDefault="00500DBE" w:rsidP="0063333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p w:rsidR="00500DBE" w:rsidRPr="00F44950" w:rsidRDefault="00500DBE" w:rsidP="0063333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14</w:t>
      </w:r>
    </w:p>
    <w:p w:rsidR="00500DBE" w:rsidRPr="00F44950" w:rsidRDefault="00500DBE" w:rsidP="006333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DBE" w:rsidRPr="00277C97" w:rsidRDefault="00500DBE" w:rsidP="006333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ртов бюджетам 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реализацию мероприятий </w:t>
      </w:r>
      <w:r w:rsidRPr="00277C97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"Совершенствование и развитие сети автомобильных дорог общего пользования местного значения в Советском районе на 2014-2016 годы"</w:t>
      </w:r>
    </w:p>
    <w:p w:rsidR="00500DBE" w:rsidRPr="00F44950" w:rsidRDefault="00500DBE" w:rsidP="00633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633338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544"/>
        <w:gridCol w:w="4110"/>
      </w:tblGrid>
      <w:tr w:rsidR="00500DBE" w:rsidRPr="00F44950">
        <w:trPr>
          <w:trHeight w:val="67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00DBE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BE" w:rsidRPr="00F44950" w:rsidRDefault="00500DBE" w:rsidP="0091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24 723 800,00</w:t>
            </w:r>
          </w:p>
        </w:tc>
      </w:tr>
      <w:tr w:rsidR="00500DBE" w:rsidRPr="00F44950">
        <w:trPr>
          <w:trHeight w:val="53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00DBE" w:rsidRPr="00F44950" w:rsidRDefault="00500DBE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24 723 800,00</w:t>
            </w:r>
          </w:p>
        </w:tc>
      </w:tr>
    </w:tbl>
    <w:p w:rsidR="00500DBE" w:rsidRPr="00F44950" w:rsidRDefault="00500DBE" w:rsidP="00633338">
      <w:pPr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633338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500DBE" w:rsidRPr="00F44950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p w:rsidR="00500DBE" w:rsidRPr="00F44950" w:rsidRDefault="00500DBE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14</w:t>
      </w:r>
    </w:p>
    <w:p w:rsidR="00500DBE" w:rsidRPr="00F44950" w:rsidRDefault="00500DBE" w:rsidP="00175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DBE" w:rsidRPr="00277C97" w:rsidRDefault="00500DBE" w:rsidP="001750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ртов бюджетам 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>строительство (реконструкцию</w:t>
      </w:r>
      <w:r w:rsidRPr="00277C97">
        <w:rPr>
          <w:rFonts w:ascii="Times New Roman" w:hAnsi="Times New Roman" w:cs="Times New Roman"/>
          <w:b/>
          <w:bCs/>
          <w:sz w:val="24"/>
          <w:szCs w:val="24"/>
        </w:rPr>
        <w:t>), капитальный ремонт и ремонт автомобильных дорог общего пользования местного значения муниципальной программы "Совершенствование и развитие сети автомобильных дорог общего пользования местного значения в Советском районе на 2014-2016 годы"</w:t>
      </w:r>
    </w:p>
    <w:p w:rsidR="00500DBE" w:rsidRPr="00F44950" w:rsidRDefault="00500DBE" w:rsidP="001750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0E6DE8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544"/>
        <w:gridCol w:w="4110"/>
      </w:tblGrid>
      <w:tr w:rsidR="00500DBE" w:rsidRPr="00F44950">
        <w:trPr>
          <w:trHeight w:val="67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00DBE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BE" w:rsidRPr="00F44950" w:rsidRDefault="00500DBE" w:rsidP="000E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7 600 000,00</w:t>
            </w:r>
          </w:p>
        </w:tc>
      </w:tr>
      <w:tr w:rsidR="00500DBE" w:rsidRPr="00F44950">
        <w:trPr>
          <w:trHeight w:val="53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00DBE" w:rsidRPr="00F44950" w:rsidRDefault="00500DBE" w:rsidP="00B856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7 600 000,00</w:t>
            </w:r>
          </w:p>
        </w:tc>
      </w:tr>
    </w:tbl>
    <w:p w:rsidR="00500DBE" w:rsidRPr="00F44950" w:rsidRDefault="00500DBE" w:rsidP="003B717F">
      <w:pPr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3B717F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500DBE" w:rsidRPr="00F44950" w:rsidRDefault="00500DBE" w:rsidP="00F43F2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</w:t>
      </w:r>
    </w:p>
    <w:p w:rsidR="00500DBE" w:rsidRPr="00F44950" w:rsidRDefault="00500DBE" w:rsidP="00F43F2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14</w:t>
      </w:r>
    </w:p>
    <w:p w:rsidR="00500DBE" w:rsidRPr="00F44950" w:rsidRDefault="00500DBE" w:rsidP="00175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1750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ертов бюджетам 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685A6B">
        <w:rPr>
          <w:rFonts w:ascii="Times New Roman" w:hAnsi="Times New Roman" w:cs="Times New Roman"/>
          <w:b/>
          <w:bCs/>
          <w:sz w:val="24"/>
          <w:szCs w:val="24"/>
        </w:rPr>
        <w:t>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</w:r>
    </w:p>
    <w:p w:rsidR="00500DBE" w:rsidRPr="00685A6B" w:rsidRDefault="00500DBE" w:rsidP="001750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0DBE" w:rsidRPr="00F44950" w:rsidRDefault="00500DBE" w:rsidP="000E6DE8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685"/>
        <w:gridCol w:w="3969"/>
      </w:tblGrid>
      <w:tr w:rsidR="00500DBE" w:rsidRPr="00F44950">
        <w:trPr>
          <w:trHeight w:val="603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00DBE" w:rsidRPr="00F44950">
        <w:trPr>
          <w:trHeight w:val="603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BE" w:rsidRPr="00F44950" w:rsidRDefault="00500DBE" w:rsidP="0091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7451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18 605 400,00</w:t>
            </w:r>
          </w:p>
        </w:tc>
      </w:tr>
      <w:tr w:rsidR="00500DBE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22 010 500,00</w:t>
            </w:r>
          </w:p>
        </w:tc>
      </w:tr>
      <w:tr w:rsidR="00500DBE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24 483 500,00</w:t>
            </w:r>
          </w:p>
        </w:tc>
      </w:tr>
      <w:tr w:rsidR="00500DBE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780 900,00</w:t>
            </w:r>
          </w:p>
        </w:tc>
      </w:tr>
      <w:tr w:rsidR="00500DBE" w:rsidRPr="00F44950">
        <w:trPr>
          <w:trHeight w:val="5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00DBE" w:rsidRPr="00F44950" w:rsidRDefault="00500DBE" w:rsidP="000E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65 880 300,00</w:t>
            </w:r>
          </w:p>
        </w:tc>
      </w:tr>
    </w:tbl>
    <w:p w:rsidR="00500DBE" w:rsidRPr="00F44950" w:rsidRDefault="00500DBE" w:rsidP="003B717F">
      <w:pPr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3B717F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500DBE" w:rsidRPr="00F44950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7</w:t>
      </w:r>
    </w:p>
    <w:p w:rsidR="00500DBE" w:rsidRPr="00F44950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14</w:t>
      </w:r>
    </w:p>
    <w:p w:rsidR="00500DBE" w:rsidRPr="00F44950" w:rsidRDefault="00500DBE" w:rsidP="0088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E6DE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межбюджетных трансфертов бюджетам 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AF518B">
        <w:rPr>
          <w:rFonts w:ascii="Times New Roman" w:hAnsi="Times New Roman" w:cs="Times New Roman"/>
          <w:b/>
          <w:bCs/>
          <w:sz w:val="24"/>
          <w:szCs w:val="24"/>
        </w:rPr>
        <w:t>беспечение мероприятий по переселению граждан из аварийного жилищного фонда за счет средств бюджета автономного округа и бюджетов муниципальных образований</w:t>
      </w:r>
    </w:p>
    <w:p w:rsidR="00500DBE" w:rsidRPr="00AF518B" w:rsidRDefault="00500DBE" w:rsidP="000E6DE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0DBE" w:rsidRPr="00F44950" w:rsidRDefault="00500DBE" w:rsidP="000E6DE8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827"/>
        <w:gridCol w:w="3827"/>
      </w:tblGrid>
      <w:tr w:rsidR="00500DBE" w:rsidRPr="00F44950">
        <w:trPr>
          <w:trHeight w:val="60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00DBE" w:rsidRPr="00F44950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126 488 507,40</w:t>
            </w:r>
          </w:p>
        </w:tc>
      </w:tr>
      <w:tr w:rsidR="00500DBE" w:rsidRPr="00F44950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84 612 496,60</w:t>
            </w:r>
          </w:p>
        </w:tc>
      </w:tr>
      <w:tr w:rsidR="00500DBE" w:rsidRPr="00F44950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47 363 196,00</w:t>
            </w:r>
          </w:p>
        </w:tc>
      </w:tr>
      <w:tr w:rsidR="00500DBE" w:rsidRPr="00F44950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1 822 100,00</w:t>
            </w:r>
          </w:p>
        </w:tc>
      </w:tr>
      <w:tr w:rsidR="00500DBE" w:rsidRPr="00F44950">
        <w:trPr>
          <w:trHeight w:val="57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00DBE" w:rsidRPr="00F44950" w:rsidRDefault="00500DBE" w:rsidP="000E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260 286 300,00</w:t>
            </w:r>
          </w:p>
        </w:tc>
      </w:tr>
    </w:tbl>
    <w:p w:rsidR="00500DBE" w:rsidRPr="00F44950" w:rsidRDefault="00500DBE" w:rsidP="000F09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00DBE" w:rsidRPr="00F44950" w:rsidRDefault="00500DBE" w:rsidP="000F093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500DBE" w:rsidRPr="00F44950" w:rsidRDefault="00500DBE" w:rsidP="00162444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8</w:t>
      </w:r>
    </w:p>
    <w:p w:rsidR="00500DBE" w:rsidRPr="00F44950" w:rsidRDefault="00500DBE" w:rsidP="00162444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приложения 1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500DBE" w:rsidRPr="00F44950" w:rsidRDefault="00500DBE" w:rsidP="001624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1624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поселений на 2014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реализацию мероприятий в рамках подпрограммы «Организация отдыха и оздоровления детей в каникулярный период»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</w:t>
      </w:r>
      <w:r>
        <w:rPr>
          <w:rFonts w:ascii="Times New Roman" w:hAnsi="Times New Roman" w:cs="Times New Roman"/>
          <w:b/>
          <w:bCs/>
          <w:sz w:val="24"/>
          <w:szCs w:val="24"/>
        </w:rPr>
        <w:t>ммы "Развитие образования в Советском районе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на 2014-2016 годы"</w:t>
      </w:r>
    </w:p>
    <w:p w:rsidR="00500DBE" w:rsidRPr="00F44950" w:rsidRDefault="00500DBE" w:rsidP="00162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162444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500DBE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Агириш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32 22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40 0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34 78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33 0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00DBE" w:rsidRPr="008C5C70" w:rsidRDefault="00500DBE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DB74F5" w:rsidRDefault="00500DBE" w:rsidP="00911FD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270 0</w:t>
            </w:r>
            <w:r w:rsidRPr="00DB7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</w:tc>
      </w:tr>
    </w:tbl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9</w:t>
      </w:r>
    </w:p>
    <w:p w:rsidR="00500DBE" w:rsidRPr="00F44950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14</w:t>
      </w:r>
    </w:p>
    <w:p w:rsidR="00500DBE" w:rsidRPr="00F44950" w:rsidRDefault="00500DBE" w:rsidP="00515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DBE" w:rsidRPr="00365D48" w:rsidRDefault="00500DBE" w:rsidP="005155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на 2014 год 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7D82">
        <w:rPr>
          <w:rFonts w:ascii="Times New Roman" w:hAnsi="Times New Roman" w:cs="Times New Roman"/>
          <w:b/>
          <w:bCs/>
          <w:sz w:val="24"/>
          <w:szCs w:val="24"/>
        </w:rPr>
        <w:t>частичную к</w:t>
      </w:r>
      <w:r w:rsidRPr="006B3A7A">
        <w:rPr>
          <w:rFonts w:ascii="Times New Roman" w:hAnsi="Times New Roman" w:cs="Times New Roman"/>
          <w:b/>
          <w:bCs/>
          <w:sz w:val="24"/>
          <w:szCs w:val="24"/>
        </w:rPr>
        <w:t>омпенсацию дополнительных расходов на повышение оплаты труда работников бюджетной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сферы в целях реализации Указа</w:t>
      </w:r>
      <w:r w:rsidRPr="006B3A7A">
        <w:rPr>
          <w:rFonts w:ascii="Times New Roman" w:hAnsi="Times New Roman" w:cs="Times New Roman"/>
          <w:b/>
          <w:bCs/>
          <w:sz w:val="24"/>
          <w:szCs w:val="24"/>
        </w:rPr>
        <w:t xml:space="preserve"> Президента Российской Федерации от 7 мая 2012 года № 597 "О мероприятиях по реализации государственной социальной политики"</w:t>
      </w:r>
      <w:r w:rsidRPr="00A157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"Развитие культуры в Советском районе на 2014-2016 годы"</w:t>
      </w:r>
    </w:p>
    <w:p w:rsidR="00500DBE" w:rsidRPr="00F44950" w:rsidRDefault="00500DBE" w:rsidP="005155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0DBE" w:rsidRPr="00F44950" w:rsidRDefault="00500DBE" w:rsidP="00515589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685"/>
        <w:gridCol w:w="3969"/>
      </w:tblGrid>
      <w:tr w:rsidR="00500DBE" w:rsidRPr="00F44950">
        <w:trPr>
          <w:trHeight w:val="697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00DBE" w:rsidRPr="006B3A7A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6B3A7A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747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6B3A7A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Агириш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6B3A7A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6B3A7A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6B3A7A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895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6B3A7A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6B3A7A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6B3A7A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6B3A7A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6B3A7A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6B3A7A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843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6B3A7A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6B3A7A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6B3A7A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6B3A7A" w:rsidRDefault="00500DBE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6B3A7A">
        <w:trPr>
          <w:trHeight w:val="61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00DBE" w:rsidRPr="00F44950" w:rsidRDefault="00500DBE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6B3A7A" w:rsidRDefault="00500DBE" w:rsidP="00911FD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</w:tr>
    </w:tbl>
    <w:p w:rsidR="00500DBE" w:rsidRPr="00F44950" w:rsidRDefault="00500DBE" w:rsidP="00515589">
      <w:pPr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sz w:val="24"/>
          <w:szCs w:val="24"/>
        </w:rPr>
        <w:t>Таблица 10</w:t>
      </w:r>
    </w:p>
    <w:p w:rsidR="00500DBE" w:rsidRPr="00F44950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14</w:t>
      </w:r>
    </w:p>
    <w:p w:rsidR="00500DBE" w:rsidRPr="00F44950" w:rsidRDefault="00500DBE" w:rsidP="006779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DBE" w:rsidRPr="00365D48" w:rsidRDefault="00500DBE" w:rsidP="0067792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государственную поддержку муниципальных учреждений культуры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"Развитие культуры в Советском районе на 2014-2016 годы"</w:t>
      </w:r>
    </w:p>
    <w:p w:rsidR="00500DBE" w:rsidRPr="00F44950" w:rsidRDefault="00500DBE" w:rsidP="0067792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0DBE" w:rsidRPr="00F44950" w:rsidRDefault="00500DBE" w:rsidP="0067792E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685"/>
        <w:gridCol w:w="3969"/>
      </w:tblGrid>
      <w:tr w:rsidR="00500DBE" w:rsidRPr="00F44950">
        <w:trPr>
          <w:trHeight w:val="757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00DBE" w:rsidRPr="00F44950">
        <w:trPr>
          <w:trHeight w:val="3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BE" w:rsidRPr="00F44950" w:rsidRDefault="00500DBE" w:rsidP="0091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500DBE" w:rsidRPr="00F44950">
        <w:trPr>
          <w:trHeight w:val="5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F44950" w:rsidRDefault="00500DBE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100 000,00</w:t>
            </w:r>
          </w:p>
        </w:tc>
      </w:tr>
    </w:tbl>
    <w:p w:rsidR="00500DBE" w:rsidRDefault="00500DBE" w:rsidP="006779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11</w:t>
      </w:r>
    </w:p>
    <w:p w:rsidR="00500DBE" w:rsidRPr="00F44950" w:rsidRDefault="00500DBE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14</w:t>
      </w:r>
    </w:p>
    <w:p w:rsidR="00500DBE" w:rsidRPr="00F44950" w:rsidRDefault="00500DBE" w:rsidP="006779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DBE" w:rsidRPr="00365D48" w:rsidRDefault="00500DBE" w:rsidP="0067792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государственную поддержку лучших работников муниципальных учреждений культуры, находящихся на территориях сельских поселений,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"Развитие культуры в Советском районе на 2014-2016 годы"</w:t>
      </w:r>
    </w:p>
    <w:p w:rsidR="00500DBE" w:rsidRPr="00F44950" w:rsidRDefault="00500DBE" w:rsidP="0067792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0DBE" w:rsidRPr="00F44950" w:rsidRDefault="00500DBE" w:rsidP="0067792E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685"/>
        <w:gridCol w:w="3969"/>
      </w:tblGrid>
      <w:tr w:rsidR="00500DBE" w:rsidRPr="00F44950">
        <w:trPr>
          <w:trHeight w:val="757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00DBE" w:rsidRPr="00F44950">
        <w:trPr>
          <w:trHeight w:val="3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BE" w:rsidRPr="00F44950" w:rsidRDefault="00500DBE" w:rsidP="0091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500DBE" w:rsidRPr="00F44950">
        <w:trPr>
          <w:trHeight w:val="5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F44950" w:rsidRDefault="00500DBE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50 000,00</w:t>
            </w:r>
          </w:p>
        </w:tc>
      </w:tr>
    </w:tbl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12</w:t>
      </w:r>
    </w:p>
    <w:p w:rsidR="00500DBE" w:rsidRPr="00F44950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14</w:t>
      </w:r>
    </w:p>
    <w:p w:rsidR="00500DBE" w:rsidRPr="00F44950" w:rsidRDefault="00500DBE" w:rsidP="0088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DBE" w:rsidRPr="00365D48" w:rsidRDefault="00500DBE" w:rsidP="00884A8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>финансирование наказов избирателей депутатам Думы Ханты-Мансийского автономного округа-Югры муниципальной программы "Развитие культуры в Советском районе на 2014-2016 годы"</w:t>
      </w:r>
    </w:p>
    <w:p w:rsidR="00500DBE" w:rsidRPr="00F44950" w:rsidRDefault="00500DBE" w:rsidP="00884A8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0DBE" w:rsidRPr="00F44950" w:rsidRDefault="00500DBE" w:rsidP="00FF3DC1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685"/>
        <w:gridCol w:w="3969"/>
      </w:tblGrid>
      <w:tr w:rsidR="00500DBE" w:rsidRPr="00F44950">
        <w:trPr>
          <w:trHeight w:val="757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00DBE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185 000,00</w:t>
            </w:r>
          </w:p>
        </w:tc>
      </w:tr>
      <w:tr w:rsidR="00500DBE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350 000,00</w:t>
            </w:r>
          </w:p>
        </w:tc>
      </w:tr>
      <w:tr w:rsidR="00500DBE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</w:tr>
      <w:tr w:rsidR="00500DBE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70 000,00</w:t>
            </w:r>
          </w:p>
        </w:tc>
      </w:tr>
      <w:tr w:rsidR="00500DBE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438 000,00</w:t>
            </w:r>
          </w:p>
        </w:tc>
      </w:tr>
      <w:tr w:rsidR="00500DBE" w:rsidRPr="00F44950">
        <w:trPr>
          <w:trHeight w:val="58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BE" w:rsidRPr="00F44950" w:rsidRDefault="00500DBE" w:rsidP="000E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500DBE" w:rsidRPr="00F44950">
        <w:trPr>
          <w:trHeight w:val="3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500DBE" w:rsidRPr="00F44950">
        <w:trPr>
          <w:trHeight w:val="5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00DBE" w:rsidRPr="00F44950" w:rsidRDefault="00500DBE" w:rsidP="000E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1 183 000,00</w:t>
            </w:r>
          </w:p>
        </w:tc>
      </w:tr>
    </w:tbl>
    <w:p w:rsidR="00500DBE" w:rsidRPr="00F44950" w:rsidRDefault="00500DBE">
      <w:pPr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500DBE" w:rsidRPr="00F44950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13</w:t>
      </w:r>
    </w:p>
    <w:p w:rsidR="00500DBE" w:rsidRPr="00F44950" w:rsidRDefault="00500DBE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 xml:space="preserve">приложения </w:t>
      </w:r>
      <w:r>
        <w:rPr>
          <w:rFonts w:ascii="Times New Roman" w:hAnsi="Times New Roman" w:cs="Times New Roman"/>
          <w:sz w:val="24"/>
          <w:szCs w:val="24"/>
        </w:rPr>
        <w:t>14</w:t>
      </w:r>
    </w:p>
    <w:p w:rsidR="00500DBE" w:rsidRPr="00F44950" w:rsidRDefault="00500DBE" w:rsidP="0088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87125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на 2014 год 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ежемесячную выплату </w:t>
      </w:r>
      <w:r w:rsidRPr="006B3A7A">
        <w:rPr>
          <w:rFonts w:ascii="Times New Roman" w:hAnsi="Times New Roman" w:cs="Times New Roman"/>
          <w:b/>
          <w:bCs/>
          <w:sz w:val="24"/>
          <w:szCs w:val="24"/>
        </w:rPr>
        <w:t>почетным гражданам Советского района муниципальной программы "Улучшение кадровой обеспеченности органов местного самоуправления Советского района на 2014-2016 годы"</w:t>
      </w:r>
    </w:p>
    <w:p w:rsidR="00500DBE" w:rsidRPr="006B3A7A" w:rsidRDefault="00500DBE" w:rsidP="0087125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0DBE" w:rsidRPr="00F44950" w:rsidRDefault="00500DBE" w:rsidP="00871254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685"/>
        <w:gridCol w:w="3969"/>
      </w:tblGrid>
      <w:tr w:rsidR="00500DBE" w:rsidRPr="00F44950">
        <w:trPr>
          <w:trHeight w:val="757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0A7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0A7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00DBE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Агириш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BB00AC" w:rsidRDefault="00500DBE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630,</w:t>
            </w: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BB00AC" w:rsidRDefault="00500DBE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704,</w:t>
            </w: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BB00AC" w:rsidRDefault="00500DBE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778,</w:t>
            </w: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BB00AC" w:rsidRDefault="00500DBE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778,</w:t>
            </w: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BB00AC" w:rsidRDefault="00500DBE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118 482,</w:t>
            </w: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BB00AC" w:rsidRDefault="00500DBE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704,</w:t>
            </w: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BB00AC" w:rsidRDefault="00500DBE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704,</w:t>
            </w: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00DBE" w:rsidRPr="00F44950">
        <w:trPr>
          <w:trHeight w:val="61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B856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BB00AC" w:rsidRDefault="00500DBE" w:rsidP="000E76F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507 780,</w:t>
            </w:r>
            <w:r w:rsidRPr="00BB00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</w:tr>
    </w:tbl>
    <w:p w:rsidR="00500DBE" w:rsidRPr="00F44950" w:rsidRDefault="00500DBE" w:rsidP="00776E0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500DBE" w:rsidRPr="00F44950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14</w:t>
      </w:r>
    </w:p>
    <w:p w:rsidR="00500DBE" w:rsidRPr="00F44950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14</w:t>
      </w:r>
    </w:p>
    <w:p w:rsidR="00500DBE" w:rsidRPr="00F44950" w:rsidRDefault="00500DBE" w:rsidP="00776E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0DBE" w:rsidRPr="001D65A8" w:rsidRDefault="00500DBE" w:rsidP="00776E0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на </w:t>
      </w:r>
      <w:r w:rsidRPr="001D65A8">
        <w:rPr>
          <w:rFonts w:ascii="Times New Roman" w:hAnsi="Times New Roman" w:cs="Times New Roman"/>
          <w:b/>
          <w:bCs/>
          <w:sz w:val="24"/>
          <w:szCs w:val="24"/>
        </w:rPr>
        <w:t>финансирование наказов избирателей депутатам Думы Ханты-Мансийского автономного округа-Югры муниципальной программы "Развитие физической культуры и массового спорта на территории Советского района на 2014-2016 годы"</w:t>
      </w:r>
    </w:p>
    <w:p w:rsidR="00500DBE" w:rsidRPr="00F44950" w:rsidRDefault="00500DBE" w:rsidP="00776E0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0DBE" w:rsidRPr="00F44950" w:rsidRDefault="00500DBE" w:rsidP="00776E05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685"/>
        <w:gridCol w:w="3969"/>
      </w:tblGrid>
      <w:tr w:rsidR="00500DBE" w:rsidRPr="00F44950">
        <w:trPr>
          <w:trHeight w:val="69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DBE" w:rsidRPr="00F44950" w:rsidRDefault="00500DBE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00DBE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DBE" w:rsidRPr="008C5C70" w:rsidRDefault="00500DBE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598 000,00</w:t>
            </w:r>
          </w:p>
        </w:tc>
      </w:tr>
      <w:tr w:rsidR="00500DBE" w:rsidRPr="00F44950">
        <w:trPr>
          <w:trHeight w:val="4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BE" w:rsidRPr="00F44950" w:rsidRDefault="00500DBE" w:rsidP="0091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624 700,00</w:t>
            </w:r>
          </w:p>
        </w:tc>
      </w:tr>
      <w:tr w:rsidR="00500DBE" w:rsidRPr="00F44950">
        <w:trPr>
          <w:trHeight w:val="4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BE" w:rsidRPr="008C5C70" w:rsidRDefault="00500DBE" w:rsidP="0091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Default="00500DBE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406 800,00</w:t>
            </w:r>
          </w:p>
        </w:tc>
      </w:tr>
      <w:tr w:rsidR="00500DBE" w:rsidRPr="00F44950">
        <w:trPr>
          <w:trHeight w:val="52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500DBE" w:rsidRPr="00F44950" w:rsidRDefault="00500DBE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0DBE" w:rsidRPr="00F44950" w:rsidRDefault="00500DBE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1 629 500,00</w:t>
            </w:r>
          </w:p>
        </w:tc>
      </w:tr>
    </w:tbl>
    <w:p w:rsidR="00500DBE" w:rsidRDefault="00500DBE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sectPr w:rsidR="00500DBE" w:rsidSect="000E76F5">
      <w:headerReference w:type="default" r:id="rId6"/>
      <w:pgSz w:w="11906" w:h="16838" w:code="9"/>
      <w:pgMar w:top="1134" w:right="567" w:bottom="28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DBE" w:rsidRDefault="00500DBE" w:rsidP="00052EA6">
      <w:pPr>
        <w:spacing w:after="0" w:line="240" w:lineRule="auto"/>
      </w:pPr>
      <w:r>
        <w:separator/>
      </w:r>
    </w:p>
  </w:endnote>
  <w:endnote w:type="continuationSeparator" w:id="1">
    <w:p w:rsidR="00500DBE" w:rsidRDefault="00500DBE" w:rsidP="00052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DBE" w:rsidRDefault="00500DBE" w:rsidP="00052EA6">
      <w:pPr>
        <w:spacing w:after="0" w:line="240" w:lineRule="auto"/>
      </w:pPr>
      <w:r>
        <w:separator/>
      </w:r>
    </w:p>
  </w:footnote>
  <w:footnote w:type="continuationSeparator" w:id="1">
    <w:p w:rsidR="00500DBE" w:rsidRDefault="00500DBE" w:rsidP="00052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DBE" w:rsidRDefault="00500DBE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1F5B"/>
    <w:rsid w:val="000011B8"/>
    <w:rsid w:val="00005603"/>
    <w:rsid w:val="00011659"/>
    <w:rsid w:val="000118E1"/>
    <w:rsid w:val="000167A7"/>
    <w:rsid w:val="000256B8"/>
    <w:rsid w:val="00027A55"/>
    <w:rsid w:val="00033FE0"/>
    <w:rsid w:val="00037D82"/>
    <w:rsid w:val="00040E6E"/>
    <w:rsid w:val="0004120E"/>
    <w:rsid w:val="00046C2D"/>
    <w:rsid w:val="00052322"/>
    <w:rsid w:val="00052EA6"/>
    <w:rsid w:val="00054989"/>
    <w:rsid w:val="00057831"/>
    <w:rsid w:val="00061686"/>
    <w:rsid w:val="00074398"/>
    <w:rsid w:val="0007556F"/>
    <w:rsid w:val="00084D41"/>
    <w:rsid w:val="000940DA"/>
    <w:rsid w:val="00095DFA"/>
    <w:rsid w:val="000A7DD9"/>
    <w:rsid w:val="000B588D"/>
    <w:rsid w:val="000B5D34"/>
    <w:rsid w:val="000B7DA4"/>
    <w:rsid w:val="000C2AA9"/>
    <w:rsid w:val="000C3DF9"/>
    <w:rsid w:val="000D03CC"/>
    <w:rsid w:val="000D421C"/>
    <w:rsid w:val="000D426D"/>
    <w:rsid w:val="000D7A7C"/>
    <w:rsid w:val="000E6DE8"/>
    <w:rsid w:val="000E76F5"/>
    <w:rsid w:val="000F0930"/>
    <w:rsid w:val="0010089B"/>
    <w:rsid w:val="001029A4"/>
    <w:rsid w:val="00127C3F"/>
    <w:rsid w:val="00132F61"/>
    <w:rsid w:val="00141854"/>
    <w:rsid w:val="001458EF"/>
    <w:rsid w:val="00145EC1"/>
    <w:rsid w:val="00151F5B"/>
    <w:rsid w:val="00153039"/>
    <w:rsid w:val="00153C6B"/>
    <w:rsid w:val="00154F8D"/>
    <w:rsid w:val="001554E2"/>
    <w:rsid w:val="00156E21"/>
    <w:rsid w:val="00162444"/>
    <w:rsid w:val="00175067"/>
    <w:rsid w:val="001924C5"/>
    <w:rsid w:val="0019278B"/>
    <w:rsid w:val="00195979"/>
    <w:rsid w:val="001971C9"/>
    <w:rsid w:val="001B6617"/>
    <w:rsid w:val="001D256E"/>
    <w:rsid w:val="001D2F18"/>
    <w:rsid w:val="001D33AB"/>
    <w:rsid w:val="001D34FC"/>
    <w:rsid w:val="001D65A8"/>
    <w:rsid w:val="001E2570"/>
    <w:rsid w:val="001E430B"/>
    <w:rsid w:val="001E4FC1"/>
    <w:rsid w:val="001E6E94"/>
    <w:rsid w:val="001F2B53"/>
    <w:rsid w:val="001F6750"/>
    <w:rsid w:val="00202F1F"/>
    <w:rsid w:val="0020502B"/>
    <w:rsid w:val="0022107A"/>
    <w:rsid w:val="00230F67"/>
    <w:rsid w:val="00245984"/>
    <w:rsid w:val="002517C9"/>
    <w:rsid w:val="00271A71"/>
    <w:rsid w:val="00272136"/>
    <w:rsid w:val="00277C97"/>
    <w:rsid w:val="0028478B"/>
    <w:rsid w:val="00287275"/>
    <w:rsid w:val="002907EC"/>
    <w:rsid w:val="00291FE7"/>
    <w:rsid w:val="00294AC9"/>
    <w:rsid w:val="002B5439"/>
    <w:rsid w:val="002B69AF"/>
    <w:rsid w:val="002C283F"/>
    <w:rsid w:val="002C5019"/>
    <w:rsid w:val="002C6A60"/>
    <w:rsid w:val="002E10C0"/>
    <w:rsid w:val="002F0B80"/>
    <w:rsid w:val="002F3275"/>
    <w:rsid w:val="002F64CD"/>
    <w:rsid w:val="002F74F4"/>
    <w:rsid w:val="003021B7"/>
    <w:rsid w:val="003023A2"/>
    <w:rsid w:val="00303E73"/>
    <w:rsid w:val="00311AC8"/>
    <w:rsid w:val="00313382"/>
    <w:rsid w:val="003219DE"/>
    <w:rsid w:val="00321EA5"/>
    <w:rsid w:val="003271F0"/>
    <w:rsid w:val="00330931"/>
    <w:rsid w:val="00334716"/>
    <w:rsid w:val="00340DE9"/>
    <w:rsid w:val="00346E0C"/>
    <w:rsid w:val="0034748A"/>
    <w:rsid w:val="00364929"/>
    <w:rsid w:val="00365D48"/>
    <w:rsid w:val="00375FD8"/>
    <w:rsid w:val="00386EB0"/>
    <w:rsid w:val="003964E8"/>
    <w:rsid w:val="003967D7"/>
    <w:rsid w:val="003A4D80"/>
    <w:rsid w:val="003B606B"/>
    <w:rsid w:val="003B717F"/>
    <w:rsid w:val="003D6214"/>
    <w:rsid w:val="00400212"/>
    <w:rsid w:val="00401CB4"/>
    <w:rsid w:val="0041236B"/>
    <w:rsid w:val="00413B44"/>
    <w:rsid w:val="004140FE"/>
    <w:rsid w:val="00415D07"/>
    <w:rsid w:val="004261D1"/>
    <w:rsid w:val="00433C89"/>
    <w:rsid w:val="00434E88"/>
    <w:rsid w:val="00444559"/>
    <w:rsid w:val="00446A39"/>
    <w:rsid w:val="00453B07"/>
    <w:rsid w:val="00453E4B"/>
    <w:rsid w:val="004603F5"/>
    <w:rsid w:val="004765E0"/>
    <w:rsid w:val="00477731"/>
    <w:rsid w:val="00480554"/>
    <w:rsid w:val="00480AAA"/>
    <w:rsid w:val="0049116A"/>
    <w:rsid w:val="00496581"/>
    <w:rsid w:val="0049698A"/>
    <w:rsid w:val="004A300B"/>
    <w:rsid w:val="004A6D4C"/>
    <w:rsid w:val="004B3273"/>
    <w:rsid w:val="004B505A"/>
    <w:rsid w:val="004B5B48"/>
    <w:rsid w:val="004B75C5"/>
    <w:rsid w:val="004D1F3B"/>
    <w:rsid w:val="004E2F24"/>
    <w:rsid w:val="004E3106"/>
    <w:rsid w:val="004F196F"/>
    <w:rsid w:val="004F2CC7"/>
    <w:rsid w:val="00500DBE"/>
    <w:rsid w:val="00500E5C"/>
    <w:rsid w:val="00502D70"/>
    <w:rsid w:val="00507C80"/>
    <w:rsid w:val="00511079"/>
    <w:rsid w:val="005134E4"/>
    <w:rsid w:val="0051406A"/>
    <w:rsid w:val="00515589"/>
    <w:rsid w:val="0052331E"/>
    <w:rsid w:val="00530213"/>
    <w:rsid w:val="00537115"/>
    <w:rsid w:val="00552AA4"/>
    <w:rsid w:val="00555A6B"/>
    <w:rsid w:val="0056779E"/>
    <w:rsid w:val="00570F74"/>
    <w:rsid w:val="00572A23"/>
    <w:rsid w:val="00577431"/>
    <w:rsid w:val="00590A4B"/>
    <w:rsid w:val="0059753D"/>
    <w:rsid w:val="005A0D22"/>
    <w:rsid w:val="005B3025"/>
    <w:rsid w:val="005B5FED"/>
    <w:rsid w:val="005B7E19"/>
    <w:rsid w:val="005C2E2E"/>
    <w:rsid w:val="005C5D6C"/>
    <w:rsid w:val="005D7743"/>
    <w:rsid w:val="005E263D"/>
    <w:rsid w:val="005F7262"/>
    <w:rsid w:val="00601EC6"/>
    <w:rsid w:val="00605027"/>
    <w:rsid w:val="0060504E"/>
    <w:rsid w:val="00606E0C"/>
    <w:rsid w:val="00607D85"/>
    <w:rsid w:val="0061023B"/>
    <w:rsid w:val="00625416"/>
    <w:rsid w:val="0062572A"/>
    <w:rsid w:val="0063014C"/>
    <w:rsid w:val="00632F22"/>
    <w:rsid w:val="00633338"/>
    <w:rsid w:val="00633B0A"/>
    <w:rsid w:val="00636A95"/>
    <w:rsid w:val="006518FB"/>
    <w:rsid w:val="006544A3"/>
    <w:rsid w:val="00671D87"/>
    <w:rsid w:val="0067585D"/>
    <w:rsid w:val="006761B0"/>
    <w:rsid w:val="0067792E"/>
    <w:rsid w:val="00685A6B"/>
    <w:rsid w:val="00685DF3"/>
    <w:rsid w:val="0068656E"/>
    <w:rsid w:val="00693AF4"/>
    <w:rsid w:val="006A55D1"/>
    <w:rsid w:val="006B3927"/>
    <w:rsid w:val="006B3A7A"/>
    <w:rsid w:val="006D0914"/>
    <w:rsid w:val="006D49C8"/>
    <w:rsid w:val="006D5427"/>
    <w:rsid w:val="006E345C"/>
    <w:rsid w:val="006F794B"/>
    <w:rsid w:val="00702DE5"/>
    <w:rsid w:val="007032C4"/>
    <w:rsid w:val="0070753F"/>
    <w:rsid w:val="007075DD"/>
    <w:rsid w:val="00717E43"/>
    <w:rsid w:val="007209DB"/>
    <w:rsid w:val="007247A4"/>
    <w:rsid w:val="00733FA3"/>
    <w:rsid w:val="00737BD9"/>
    <w:rsid w:val="0074512E"/>
    <w:rsid w:val="00752135"/>
    <w:rsid w:val="007656E1"/>
    <w:rsid w:val="007728D7"/>
    <w:rsid w:val="0077625C"/>
    <w:rsid w:val="00776E05"/>
    <w:rsid w:val="00781268"/>
    <w:rsid w:val="00784440"/>
    <w:rsid w:val="0078558B"/>
    <w:rsid w:val="00793F5F"/>
    <w:rsid w:val="007949C5"/>
    <w:rsid w:val="007964DC"/>
    <w:rsid w:val="007A37F5"/>
    <w:rsid w:val="007A548D"/>
    <w:rsid w:val="007B7483"/>
    <w:rsid w:val="007C1093"/>
    <w:rsid w:val="007C153D"/>
    <w:rsid w:val="007C17EA"/>
    <w:rsid w:val="007D2D7A"/>
    <w:rsid w:val="007D6B97"/>
    <w:rsid w:val="007E15EE"/>
    <w:rsid w:val="007E261E"/>
    <w:rsid w:val="007F1D4F"/>
    <w:rsid w:val="00800B0A"/>
    <w:rsid w:val="0080276D"/>
    <w:rsid w:val="0080472E"/>
    <w:rsid w:val="00810C44"/>
    <w:rsid w:val="008126DB"/>
    <w:rsid w:val="00813431"/>
    <w:rsid w:val="00814CCF"/>
    <w:rsid w:val="00824CAC"/>
    <w:rsid w:val="00826280"/>
    <w:rsid w:val="00845309"/>
    <w:rsid w:val="008467C4"/>
    <w:rsid w:val="00852E01"/>
    <w:rsid w:val="008540C9"/>
    <w:rsid w:val="0085555A"/>
    <w:rsid w:val="00867714"/>
    <w:rsid w:val="00871254"/>
    <w:rsid w:val="00872503"/>
    <w:rsid w:val="008739E0"/>
    <w:rsid w:val="00882D67"/>
    <w:rsid w:val="00884A85"/>
    <w:rsid w:val="00885D60"/>
    <w:rsid w:val="00885DDB"/>
    <w:rsid w:val="00886F94"/>
    <w:rsid w:val="00893E41"/>
    <w:rsid w:val="008A1812"/>
    <w:rsid w:val="008A4013"/>
    <w:rsid w:val="008A7014"/>
    <w:rsid w:val="008B7BB2"/>
    <w:rsid w:val="008C0494"/>
    <w:rsid w:val="008C15DD"/>
    <w:rsid w:val="008C4892"/>
    <w:rsid w:val="008C5C70"/>
    <w:rsid w:val="008D2E32"/>
    <w:rsid w:val="008D6045"/>
    <w:rsid w:val="008D7228"/>
    <w:rsid w:val="008E4C31"/>
    <w:rsid w:val="008E572B"/>
    <w:rsid w:val="008F2A0B"/>
    <w:rsid w:val="00900267"/>
    <w:rsid w:val="00906918"/>
    <w:rsid w:val="00911FD7"/>
    <w:rsid w:val="00912DF3"/>
    <w:rsid w:val="00917E04"/>
    <w:rsid w:val="009235C0"/>
    <w:rsid w:val="009248A2"/>
    <w:rsid w:val="0093034C"/>
    <w:rsid w:val="00935882"/>
    <w:rsid w:val="00940DFB"/>
    <w:rsid w:val="00942C2F"/>
    <w:rsid w:val="00943C99"/>
    <w:rsid w:val="009500AA"/>
    <w:rsid w:val="009571E9"/>
    <w:rsid w:val="00962B2D"/>
    <w:rsid w:val="0096589F"/>
    <w:rsid w:val="00966081"/>
    <w:rsid w:val="0097234A"/>
    <w:rsid w:val="0097710B"/>
    <w:rsid w:val="00993204"/>
    <w:rsid w:val="0099614D"/>
    <w:rsid w:val="009A61DE"/>
    <w:rsid w:val="009B06A4"/>
    <w:rsid w:val="009C033B"/>
    <w:rsid w:val="009C1987"/>
    <w:rsid w:val="009C3762"/>
    <w:rsid w:val="009D383B"/>
    <w:rsid w:val="009E5F17"/>
    <w:rsid w:val="009F573B"/>
    <w:rsid w:val="00A027D4"/>
    <w:rsid w:val="00A103A4"/>
    <w:rsid w:val="00A115E6"/>
    <w:rsid w:val="00A157D0"/>
    <w:rsid w:val="00A17C6D"/>
    <w:rsid w:val="00A2083A"/>
    <w:rsid w:val="00A26A0F"/>
    <w:rsid w:val="00A37896"/>
    <w:rsid w:val="00A37EB2"/>
    <w:rsid w:val="00A451B2"/>
    <w:rsid w:val="00A56755"/>
    <w:rsid w:val="00A60F7D"/>
    <w:rsid w:val="00A64DCE"/>
    <w:rsid w:val="00A65F78"/>
    <w:rsid w:val="00A775B8"/>
    <w:rsid w:val="00A930DE"/>
    <w:rsid w:val="00AA02DA"/>
    <w:rsid w:val="00AC05EC"/>
    <w:rsid w:val="00AC0985"/>
    <w:rsid w:val="00AC4630"/>
    <w:rsid w:val="00AC6967"/>
    <w:rsid w:val="00AD2156"/>
    <w:rsid w:val="00AD63E9"/>
    <w:rsid w:val="00AD6E61"/>
    <w:rsid w:val="00AE271F"/>
    <w:rsid w:val="00AF39F8"/>
    <w:rsid w:val="00AF486F"/>
    <w:rsid w:val="00AF518B"/>
    <w:rsid w:val="00AF55A7"/>
    <w:rsid w:val="00B0225D"/>
    <w:rsid w:val="00B16342"/>
    <w:rsid w:val="00B21652"/>
    <w:rsid w:val="00B228EC"/>
    <w:rsid w:val="00B2334A"/>
    <w:rsid w:val="00B31A4D"/>
    <w:rsid w:val="00B32540"/>
    <w:rsid w:val="00B37166"/>
    <w:rsid w:val="00B56C3C"/>
    <w:rsid w:val="00B57AC7"/>
    <w:rsid w:val="00B6756A"/>
    <w:rsid w:val="00B67A40"/>
    <w:rsid w:val="00B82FD8"/>
    <w:rsid w:val="00B856DC"/>
    <w:rsid w:val="00B865A3"/>
    <w:rsid w:val="00B9341E"/>
    <w:rsid w:val="00BA1508"/>
    <w:rsid w:val="00BA2551"/>
    <w:rsid w:val="00BA2A83"/>
    <w:rsid w:val="00BA37DD"/>
    <w:rsid w:val="00BA4A32"/>
    <w:rsid w:val="00BB00AC"/>
    <w:rsid w:val="00BC50CF"/>
    <w:rsid w:val="00BD6721"/>
    <w:rsid w:val="00BF4D27"/>
    <w:rsid w:val="00C110A8"/>
    <w:rsid w:val="00C220C9"/>
    <w:rsid w:val="00C258EE"/>
    <w:rsid w:val="00C25C8D"/>
    <w:rsid w:val="00C330C9"/>
    <w:rsid w:val="00C42465"/>
    <w:rsid w:val="00C43151"/>
    <w:rsid w:val="00C52FC8"/>
    <w:rsid w:val="00C53F0B"/>
    <w:rsid w:val="00C56A66"/>
    <w:rsid w:val="00C66C65"/>
    <w:rsid w:val="00C74168"/>
    <w:rsid w:val="00C7594E"/>
    <w:rsid w:val="00C75E9D"/>
    <w:rsid w:val="00C764E7"/>
    <w:rsid w:val="00C8751E"/>
    <w:rsid w:val="00C952EF"/>
    <w:rsid w:val="00CC4FA9"/>
    <w:rsid w:val="00CC7AE8"/>
    <w:rsid w:val="00CD400B"/>
    <w:rsid w:val="00CD49BF"/>
    <w:rsid w:val="00CE59FA"/>
    <w:rsid w:val="00CE7E99"/>
    <w:rsid w:val="00CF7309"/>
    <w:rsid w:val="00D004ED"/>
    <w:rsid w:val="00D0523F"/>
    <w:rsid w:val="00D1680A"/>
    <w:rsid w:val="00D25B93"/>
    <w:rsid w:val="00D320B0"/>
    <w:rsid w:val="00D33878"/>
    <w:rsid w:val="00D35222"/>
    <w:rsid w:val="00D40083"/>
    <w:rsid w:val="00D406CC"/>
    <w:rsid w:val="00D42A1D"/>
    <w:rsid w:val="00D46B73"/>
    <w:rsid w:val="00D81E9D"/>
    <w:rsid w:val="00D84E54"/>
    <w:rsid w:val="00D915A3"/>
    <w:rsid w:val="00D971A4"/>
    <w:rsid w:val="00DA41BF"/>
    <w:rsid w:val="00DA74E4"/>
    <w:rsid w:val="00DB291F"/>
    <w:rsid w:val="00DB49ED"/>
    <w:rsid w:val="00DB74F5"/>
    <w:rsid w:val="00DC294F"/>
    <w:rsid w:val="00DC2EBE"/>
    <w:rsid w:val="00DC5530"/>
    <w:rsid w:val="00DC6D9A"/>
    <w:rsid w:val="00DE07DD"/>
    <w:rsid w:val="00DE390E"/>
    <w:rsid w:val="00DE46A0"/>
    <w:rsid w:val="00DE6973"/>
    <w:rsid w:val="00DE7A4D"/>
    <w:rsid w:val="00E0003C"/>
    <w:rsid w:val="00E05A33"/>
    <w:rsid w:val="00E13088"/>
    <w:rsid w:val="00E268BD"/>
    <w:rsid w:val="00E306CE"/>
    <w:rsid w:val="00E31142"/>
    <w:rsid w:val="00E3132F"/>
    <w:rsid w:val="00E322DF"/>
    <w:rsid w:val="00E42061"/>
    <w:rsid w:val="00E44E04"/>
    <w:rsid w:val="00E4651B"/>
    <w:rsid w:val="00E532ED"/>
    <w:rsid w:val="00E53826"/>
    <w:rsid w:val="00E53FF8"/>
    <w:rsid w:val="00E63C9F"/>
    <w:rsid w:val="00E73303"/>
    <w:rsid w:val="00E85770"/>
    <w:rsid w:val="00EA2E97"/>
    <w:rsid w:val="00EA3651"/>
    <w:rsid w:val="00EB4ADB"/>
    <w:rsid w:val="00EB4EA1"/>
    <w:rsid w:val="00EC1E02"/>
    <w:rsid w:val="00ED38F4"/>
    <w:rsid w:val="00ED3AA3"/>
    <w:rsid w:val="00EE260E"/>
    <w:rsid w:val="00EE2811"/>
    <w:rsid w:val="00EE5C7A"/>
    <w:rsid w:val="00F06FB9"/>
    <w:rsid w:val="00F1361A"/>
    <w:rsid w:val="00F16A62"/>
    <w:rsid w:val="00F3092C"/>
    <w:rsid w:val="00F37AC1"/>
    <w:rsid w:val="00F408D4"/>
    <w:rsid w:val="00F433C4"/>
    <w:rsid w:val="00F43F2C"/>
    <w:rsid w:val="00F43F34"/>
    <w:rsid w:val="00F44950"/>
    <w:rsid w:val="00F50D6B"/>
    <w:rsid w:val="00F56BB2"/>
    <w:rsid w:val="00F56EFF"/>
    <w:rsid w:val="00F6127A"/>
    <w:rsid w:val="00F77F9B"/>
    <w:rsid w:val="00F81BE8"/>
    <w:rsid w:val="00F85771"/>
    <w:rsid w:val="00F95849"/>
    <w:rsid w:val="00FA3111"/>
    <w:rsid w:val="00FA4F70"/>
    <w:rsid w:val="00FB2419"/>
    <w:rsid w:val="00FB3364"/>
    <w:rsid w:val="00FB6206"/>
    <w:rsid w:val="00FC51E4"/>
    <w:rsid w:val="00FD0216"/>
    <w:rsid w:val="00FD0FF5"/>
    <w:rsid w:val="00FF3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F5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2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52EA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52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2EA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3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509</TotalTime>
  <Pages>14</Pages>
  <Words>1110</Words>
  <Characters>6329</Characters>
  <Application>Microsoft Office Outlook</Application>
  <DocSecurity>0</DocSecurity>
  <Lines>0</Lines>
  <Paragraphs>0</Paragraphs>
  <ScaleCrop>false</ScaleCrop>
  <Company>ФЭУ Советского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frayva</dc:creator>
  <cp:keywords/>
  <dc:description/>
  <cp:lastModifiedBy>FuckYouBill</cp:lastModifiedBy>
  <cp:revision>120</cp:revision>
  <cp:lastPrinted>2013-10-16T13:21:00Z</cp:lastPrinted>
  <dcterms:created xsi:type="dcterms:W3CDTF">2013-10-31T05:26:00Z</dcterms:created>
  <dcterms:modified xsi:type="dcterms:W3CDTF">2014-09-22T12:46:00Z</dcterms:modified>
</cp:coreProperties>
</file>